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859" w:rsidRPr="00FC488B" w:rsidRDefault="00B40859" w:rsidP="00AC65F0">
      <w:pPr>
        <w:jc w:val="center"/>
        <w:rPr>
          <w:sz w:val="26"/>
          <w:szCs w:val="26"/>
        </w:rPr>
      </w:pPr>
      <w:r w:rsidRPr="00FC488B">
        <w:rPr>
          <w:sz w:val="26"/>
          <w:szCs w:val="26"/>
        </w:rPr>
        <w:t>Заключение № 105/А</w:t>
      </w:r>
    </w:p>
    <w:p w:rsidR="00B40859" w:rsidRPr="00FC488B" w:rsidRDefault="00B40859" w:rsidP="00AC65F0">
      <w:pPr>
        <w:jc w:val="center"/>
        <w:rPr>
          <w:sz w:val="26"/>
          <w:szCs w:val="26"/>
        </w:rPr>
      </w:pPr>
      <w:r w:rsidRPr="00FC488B">
        <w:rPr>
          <w:sz w:val="26"/>
          <w:szCs w:val="26"/>
        </w:rPr>
        <w:t>на проект постановления администрации города «О внесении изменений в постановление администрации города от 18.12.2015 № 361-па «Об утверждении муниципальной программы «Содействие занятости населения в муниципальном образовании городской округ город Пыть-Ях на 2016-2020 годы» (в ред. от 14.06.2016 №136-па, от 08.07.2016 №165-па, от 05.09.2016 №235-па, от 25.11.2016 №304-па, от 30.12.2016 №362-па, от 05.04.2017 № 83-па, от 19.06.2017 № 155-па, от 07.08.2017 № 207-па, от 10.10.2017 №254-па)</w:t>
      </w:r>
    </w:p>
    <w:p w:rsidR="00B40859" w:rsidRPr="00FC488B" w:rsidRDefault="00B40859" w:rsidP="00AC65F0">
      <w:pPr>
        <w:jc w:val="center"/>
        <w:rPr>
          <w:sz w:val="26"/>
          <w:szCs w:val="26"/>
        </w:rPr>
      </w:pPr>
    </w:p>
    <w:p w:rsidR="00B40859" w:rsidRPr="00FC488B" w:rsidRDefault="00B40859" w:rsidP="00AC65F0">
      <w:pPr>
        <w:jc w:val="both"/>
        <w:rPr>
          <w:sz w:val="26"/>
          <w:szCs w:val="26"/>
        </w:rPr>
      </w:pPr>
      <w:r w:rsidRPr="00FC488B">
        <w:rPr>
          <w:sz w:val="26"/>
          <w:szCs w:val="26"/>
        </w:rPr>
        <w:t>г. Пыть-Ях</w:t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  <w:t xml:space="preserve"> </w:t>
      </w:r>
      <w:r w:rsidRPr="00FC488B">
        <w:rPr>
          <w:sz w:val="26"/>
          <w:szCs w:val="26"/>
        </w:rPr>
        <w:tab/>
        <w:t xml:space="preserve">     14 декабря </w:t>
      </w:r>
      <w:smartTag w:uri="urn:schemas-microsoft-com:office:smarttags" w:element="metricconverter">
        <w:smartTagPr>
          <w:attr w:name="ProductID" w:val="2017 г"/>
        </w:smartTagPr>
        <w:r w:rsidRPr="00FC488B">
          <w:rPr>
            <w:sz w:val="26"/>
            <w:szCs w:val="26"/>
          </w:rPr>
          <w:t>2017 г</w:t>
        </w:r>
      </w:smartTag>
      <w:r w:rsidRPr="00FC488B">
        <w:rPr>
          <w:sz w:val="26"/>
          <w:szCs w:val="26"/>
        </w:rPr>
        <w:t>.</w:t>
      </w:r>
    </w:p>
    <w:p w:rsidR="00B40859" w:rsidRPr="00FC488B" w:rsidRDefault="00B40859" w:rsidP="00AC65F0">
      <w:pPr>
        <w:jc w:val="both"/>
        <w:rPr>
          <w:sz w:val="26"/>
          <w:szCs w:val="26"/>
        </w:rPr>
      </w:pPr>
    </w:p>
    <w:p w:rsidR="00B40859" w:rsidRPr="00FC488B" w:rsidRDefault="00B40859" w:rsidP="00AC65F0">
      <w:pPr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– органе местного самоуправления Счетно-контрольная палата города Пыть-Яха,  утвержденного решением Думы города от 29.11.2016 № 34, проведена  экспертиза проекта постановления администрации города «О внесении изменений в постановление администрации города от 18.12.2015 № 361-па «Об утверждении муниципальной программы «Содействие занятости населения в муниципальном образовании городской округ город Пыть-Ях на 2016-2020 годы» (в ред. от 14.06.2016 №136-па, от 08.07.2016 №165-па, от 05.09.2016 №235-па, от 25.11.2016 №304-па, от 30.12.2016 №362-па, от 05.04.2017 № 83-па, от 19.06.2017 № 155-па, от 07.08.2017           № 207-па, от 10.10.2017 №254-па)  (далее – Проект постановления).</w:t>
      </w:r>
    </w:p>
    <w:p w:rsidR="00B40859" w:rsidRPr="00FC488B" w:rsidRDefault="00B40859" w:rsidP="00AC65F0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 xml:space="preserve">В Счетно-контрольную палату Проект постановления поступил 14.12.2017г.  </w:t>
      </w:r>
    </w:p>
    <w:p w:rsidR="00B40859" w:rsidRPr="00FC488B" w:rsidRDefault="00B40859" w:rsidP="00AC65F0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:rsidR="00B40859" w:rsidRPr="00FC488B" w:rsidRDefault="00B40859" w:rsidP="00AC65F0">
      <w:pPr>
        <w:numPr>
          <w:ilvl w:val="0"/>
          <w:numId w:val="1"/>
        </w:numPr>
        <w:tabs>
          <w:tab w:val="clear" w:pos="340"/>
          <w:tab w:val="num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FC488B">
        <w:rPr>
          <w:sz w:val="26"/>
          <w:szCs w:val="26"/>
        </w:rPr>
        <w:t>Бюджетный кодекс Российской Федерации;</w:t>
      </w:r>
    </w:p>
    <w:p w:rsidR="00B40859" w:rsidRPr="00FC488B" w:rsidRDefault="00B40859" w:rsidP="00AC65F0">
      <w:pPr>
        <w:numPr>
          <w:ilvl w:val="0"/>
          <w:numId w:val="1"/>
        </w:numPr>
        <w:tabs>
          <w:tab w:val="clear" w:pos="340"/>
          <w:tab w:val="left" w:pos="851"/>
        </w:tabs>
        <w:ind w:left="0" w:firstLine="567"/>
        <w:jc w:val="both"/>
        <w:rPr>
          <w:sz w:val="26"/>
          <w:szCs w:val="26"/>
        </w:rPr>
      </w:pPr>
      <w:r w:rsidRPr="00FC488B">
        <w:rPr>
          <w:sz w:val="26"/>
          <w:szCs w:val="26"/>
        </w:rPr>
        <w:t xml:space="preserve">Решение Думы города Пыть-Яха от 16.12.2016 №40 «О бюджете города Пыть-Яха на 2017 год и на плановый период 2018 и 2019 годов» (с изм.); </w:t>
      </w:r>
    </w:p>
    <w:p w:rsidR="00B40859" w:rsidRPr="00FC488B" w:rsidRDefault="00B40859" w:rsidP="00AC65F0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1134"/>
        </w:tabs>
        <w:ind w:left="0" w:firstLine="567"/>
        <w:jc w:val="both"/>
        <w:rPr>
          <w:sz w:val="26"/>
          <w:szCs w:val="26"/>
        </w:rPr>
      </w:pPr>
      <w:r w:rsidRPr="00FC488B">
        <w:rPr>
          <w:sz w:val="26"/>
          <w:szCs w:val="26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изменениями).</w:t>
      </w:r>
    </w:p>
    <w:p w:rsidR="00B40859" w:rsidRPr="00FC488B" w:rsidRDefault="00B40859" w:rsidP="00AC65F0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 w:rsidRPr="00FC488B">
        <w:rPr>
          <w:sz w:val="26"/>
          <w:szCs w:val="26"/>
        </w:rPr>
        <w:t xml:space="preserve">        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</w:t>
      </w:r>
    </w:p>
    <w:p w:rsidR="00B40859" w:rsidRPr="00FC488B" w:rsidRDefault="00B40859" w:rsidP="00AC65F0">
      <w:pPr>
        <w:ind w:firstLine="567"/>
        <w:jc w:val="both"/>
        <w:rPr>
          <w:spacing w:val="-9"/>
          <w:sz w:val="26"/>
          <w:szCs w:val="26"/>
        </w:rPr>
      </w:pPr>
      <w:r w:rsidRPr="00FC488B">
        <w:rPr>
          <w:sz w:val="26"/>
          <w:szCs w:val="26"/>
        </w:rPr>
        <w:t xml:space="preserve">Представленным проектом вносятся изменения в программу </w:t>
      </w:r>
      <w:r w:rsidRPr="00FC488B">
        <w:rPr>
          <w:spacing w:val="-9"/>
          <w:sz w:val="26"/>
          <w:szCs w:val="26"/>
        </w:rPr>
        <w:t>в связи с уменьшением бюджетных ассигнований на сумму  48,3 тыс. руб.</w:t>
      </w:r>
    </w:p>
    <w:p w:rsidR="00B40859" w:rsidRPr="00FC488B" w:rsidRDefault="00B40859" w:rsidP="00AC65F0">
      <w:pPr>
        <w:tabs>
          <w:tab w:val="left" w:pos="567"/>
        </w:tabs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>Проектом вносится изменение по мероприятию 1.1. «Организация трудоустройства незанятых трудовой деятельностью и безработных граждан» подпрограммы 1. «Содействие трудоустройству граждан» путем уменьшения объема финансирования в 2017 году на 48,3 тыс. руб. (бюджет автономного округа).</w:t>
      </w:r>
    </w:p>
    <w:p w:rsidR="00B40859" w:rsidRPr="00FC488B" w:rsidRDefault="00B40859" w:rsidP="00AC65F0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 xml:space="preserve">Общий объем финансирования по программе на 2017 год с учетом внесенных изменений составит 7 421,4 тыс. руб. (в т.ч. средства окружного бюджета – 2 646,1 тыс. руб., средства местного бюджета – 4 775,3 тыс. руб.). </w:t>
      </w:r>
    </w:p>
    <w:p w:rsidR="00B40859" w:rsidRPr="00FC488B" w:rsidRDefault="00B40859" w:rsidP="00AC65F0">
      <w:pPr>
        <w:tabs>
          <w:tab w:val="left" w:pos="567"/>
        </w:tabs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>Всего запланированный объем финансирования Программы составит 35 127,70  тыс. руб. (в т.ч. средства окружного бюджета 12 487,5 тыс. руб., средства местного бюджета 22 640,2 тыс. руб.).</w:t>
      </w:r>
    </w:p>
    <w:p w:rsidR="00B40859" w:rsidRPr="00FC488B" w:rsidRDefault="00B40859" w:rsidP="00AC65F0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</w:p>
    <w:p w:rsidR="00B40859" w:rsidRPr="00FC488B" w:rsidRDefault="00B40859" w:rsidP="00AC65F0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>Запланирован показатель «Количество трудоустроенных безработных граждан, испытывающих трудности в поиске работы» - в 2017 году – 1 человек, в 2018-2020 годах, при наличии финансирования, ежегодно по 1 человеку.</w:t>
      </w:r>
    </w:p>
    <w:p w:rsidR="00B40859" w:rsidRPr="00FC488B" w:rsidRDefault="00B40859" w:rsidP="00AC65F0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>Дополнительно были предоставлены следующие документы: справка Департамента труда и занятости населения ХМАО-Югры об изменении бюджетной росписи расходов на 2017 год и на плановый период 2018 и 2019 годов от 20.11.2017 № 276.</w:t>
      </w:r>
    </w:p>
    <w:p w:rsidR="00B40859" w:rsidRPr="00FC488B" w:rsidRDefault="00B40859" w:rsidP="00AC65F0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>В ходе проведения экспертизы установлено следующее:</w:t>
      </w:r>
    </w:p>
    <w:p w:rsidR="00B40859" w:rsidRPr="00FC488B" w:rsidRDefault="00B40859" w:rsidP="00AC65F0">
      <w:pPr>
        <w:ind w:firstLine="567"/>
        <w:jc w:val="both"/>
        <w:rPr>
          <w:sz w:val="26"/>
          <w:szCs w:val="26"/>
        </w:rPr>
      </w:pPr>
      <w:r w:rsidRPr="00FC488B">
        <w:rPr>
          <w:sz w:val="26"/>
          <w:szCs w:val="26"/>
        </w:rPr>
        <w:t>- по мероприятию 1.1. «Организация трудоустройства незанятых трудовой деятельностью и безработных граждан» подпрограммы 1. «Содействие трудоустройству граждан» уменьшен объем финансирования на 2017 год на сумму 48,3 тыс. руб., на основании уведомления Департамента труда и занятости населения ХМАО-Югры.  Общий объем финансирования по вышеуказанной подпрограмме в 2017 году с учетом изменений составит 915,0 тыс. руб. (в т.ч. средства окружного бюджета 915,0 тыс. руб.).</w:t>
      </w:r>
    </w:p>
    <w:p w:rsidR="00B40859" w:rsidRPr="00FC488B" w:rsidRDefault="00B40859" w:rsidP="00AC65F0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 xml:space="preserve">Общий объем финансирования по вышеуказанной подпрограмме в 2017 году с учетом изменений составит 7 421,4 тыс. руб. (в т.ч. средства окружного бюджета –     2 646,1 тыс. руб., средства местного бюджета – 4 775,3 тыс. руб.). </w:t>
      </w:r>
    </w:p>
    <w:p w:rsidR="00B40859" w:rsidRPr="00FC488B" w:rsidRDefault="00B40859" w:rsidP="00AC65F0">
      <w:pPr>
        <w:tabs>
          <w:tab w:val="left" w:pos="567"/>
        </w:tabs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 xml:space="preserve">Всего запланированный </w:t>
      </w:r>
      <w:bookmarkStart w:id="0" w:name="_GoBack"/>
      <w:bookmarkEnd w:id="0"/>
      <w:r w:rsidRPr="00FC488B">
        <w:rPr>
          <w:sz w:val="26"/>
          <w:szCs w:val="26"/>
        </w:rPr>
        <w:t>объем финансирования Программы составит 35 127,7  тыс. руб. (в т.ч. средства окружного бюджета 12487,5 тыс. руб., средства местного бюджета 22 640,2 тыс. руб.).</w:t>
      </w:r>
    </w:p>
    <w:p w:rsidR="00B40859" w:rsidRPr="00FC488B" w:rsidRDefault="00B40859" w:rsidP="00AC65F0">
      <w:pPr>
        <w:tabs>
          <w:tab w:val="left" w:pos="567"/>
        </w:tabs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 xml:space="preserve">На плановый период 2018-2019 годов объем финансирования не изменится. </w:t>
      </w:r>
    </w:p>
    <w:p w:rsidR="00B40859" w:rsidRPr="00FC488B" w:rsidRDefault="00B40859" w:rsidP="00AC65F0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 w:rsidRPr="00FC488B">
        <w:rPr>
          <w:sz w:val="26"/>
          <w:szCs w:val="26"/>
        </w:rPr>
        <w:tab/>
        <w:t xml:space="preserve">Соответствующие изменения внесены в паспорт программы: в строки «Целевые показатели муниципальной программы» и «Финансовое обеспечение муниципальной программы». Раздел 2. дополнен пунктом 2.5. «Реализация проектов и портфелей проектов». Внесены изменения в Приложение № 1 «Целевые показатели программы»; приложение № 2 «Перечень основных мероприятий муниципальной программы»; приложение № 3 «Оценка эффективности реализации муниципальной программы». </w:t>
      </w:r>
    </w:p>
    <w:p w:rsidR="00B40859" w:rsidRPr="00FC488B" w:rsidRDefault="00B40859" w:rsidP="00AC65F0">
      <w:pPr>
        <w:pStyle w:val="BodyText2"/>
        <w:spacing w:after="0" w:line="240" w:lineRule="auto"/>
        <w:ind w:firstLine="540"/>
        <w:jc w:val="both"/>
        <w:rPr>
          <w:sz w:val="26"/>
          <w:szCs w:val="26"/>
        </w:rPr>
      </w:pPr>
      <w:r w:rsidRPr="00FC488B">
        <w:rPr>
          <w:sz w:val="26"/>
          <w:szCs w:val="26"/>
        </w:rPr>
        <w:t>При изложении названия проекта постановления администрации о внесении изменений в предыдущее, действующее постановление об утверждении муниципальной программы, исключены сведения о произведенных изменениях (редакциях) в муниципальную программу. Указанное обстоятельство не соответствует требованиям пп. 4.5 п.4 статьи 16 постановления администрации г. Пыть-Яха от 09.02.2017г. № 35-па «Об утверждении Регламента администрации муниципального образования городской округ город Пыть-Ях» которым установлено, что в проекте должны учитываться ранее принятые по данному вопросу документы (если таковые имеются) и не должны допускаться повторения, противоречия с ними.</w:t>
      </w:r>
    </w:p>
    <w:p w:rsidR="00B40859" w:rsidRPr="00FC488B" w:rsidRDefault="00B40859" w:rsidP="00622BBE">
      <w:pPr>
        <w:ind w:firstLine="567"/>
        <w:jc w:val="both"/>
        <w:rPr>
          <w:sz w:val="26"/>
          <w:szCs w:val="26"/>
        </w:rPr>
      </w:pPr>
      <w:r w:rsidRPr="00FC488B">
        <w:rPr>
          <w:sz w:val="26"/>
          <w:szCs w:val="26"/>
        </w:rPr>
        <w:t xml:space="preserve">К проекту постановления имеются следующие предложения: </w:t>
      </w:r>
    </w:p>
    <w:p w:rsidR="00B40859" w:rsidRPr="00FC488B" w:rsidRDefault="00B40859" w:rsidP="00622BBE">
      <w:pPr>
        <w:ind w:firstLine="567"/>
        <w:jc w:val="both"/>
        <w:rPr>
          <w:sz w:val="26"/>
          <w:szCs w:val="26"/>
        </w:rPr>
      </w:pPr>
      <w:r w:rsidRPr="00FC488B">
        <w:rPr>
          <w:sz w:val="26"/>
          <w:szCs w:val="26"/>
        </w:rPr>
        <w:t>Привести в соответствие название заголовка проекта постановления, отразив сведения, учитывающие ранее принятые изменения в постановление администрации города «О внесении изменений в постановление администрации города от 18.12.2015 № 361-па «Об утверждении муниципальной программы «Содействие занятости населения в муниципальном образовании городской округ город Пыть-Ях на 2016-2020 годы» (в ред. от 14.06.2016 №136-па, от 08.07.2016 №165-па, от 05.09.2016 №235-па, от 25.11.2016 №304-па, от 30.12.2016 №362-па, от 05.04.2017 № 83-па, от 19.06.2017 № 155-па, от 07.08.2017 № 207-па, от 10.10.2017г.№254-па).</w:t>
      </w:r>
    </w:p>
    <w:p w:rsidR="00B40859" w:rsidRPr="00FC488B" w:rsidRDefault="00B40859" w:rsidP="00AC65F0">
      <w:pPr>
        <w:ind w:firstLine="708"/>
        <w:jc w:val="both"/>
        <w:rPr>
          <w:sz w:val="26"/>
          <w:szCs w:val="26"/>
        </w:rPr>
      </w:pPr>
    </w:p>
    <w:p w:rsidR="00B40859" w:rsidRPr="00FC488B" w:rsidRDefault="00B40859" w:rsidP="00AC65F0">
      <w:pPr>
        <w:jc w:val="both"/>
        <w:rPr>
          <w:sz w:val="26"/>
          <w:szCs w:val="26"/>
        </w:rPr>
      </w:pPr>
      <w:r w:rsidRPr="00FC488B">
        <w:rPr>
          <w:sz w:val="26"/>
          <w:szCs w:val="26"/>
        </w:rPr>
        <w:t>Инспектор</w:t>
      </w:r>
    </w:p>
    <w:p w:rsidR="00B40859" w:rsidRPr="00FC488B" w:rsidRDefault="00B40859" w:rsidP="00AC65F0">
      <w:pPr>
        <w:jc w:val="both"/>
        <w:rPr>
          <w:sz w:val="26"/>
          <w:szCs w:val="26"/>
        </w:rPr>
      </w:pPr>
      <w:r w:rsidRPr="00FC488B">
        <w:rPr>
          <w:sz w:val="26"/>
          <w:szCs w:val="26"/>
        </w:rPr>
        <w:t xml:space="preserve">Счетно-контрольной палаты </w:t>
      </w:r>
    </w:p>
    <w:p w:rsidR="00B40859" w:rsidRPr="00FC488B" w:rsidRDefault="00B40859" w:rsidP="00FC488B">
      <w:pPr>
        <w:jc w:val="both"/>
        <w:rPr>
          <w:sz w:val="26"/>
          <w:szCs w:val="26"/>
        </w:rPr>
      </w:pPr>
      <w:r w:rsidRPr="00FC488B">
        <w:rPr>
          <w:sz w:val="26"/>
          <w:szCs w:val="26"/>
        </w:rPr>
        <w:t>города Пыть-Яха</w:t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  <w:t xml:space="preserve">    </w:t>
      </w:r>
      <w:r w:rsidRPr="00FC488B">
        <w:rPr>
          <w:sz w:val="26"/>
          <w:szCs w:val="26"/>
        </w:rPr>
        <w:tab/>
      </w:r>
      <w:r w:rsidRPr="00FC488B">
        <w:rPr>
          <w:sz w:val="26"/>
          <w:szCs w:val="26"/>
        </w:rPr>
        <w:tab/>
        <w:t xml:space="preserve">               </w:t>
      </w:r>
      <w:r w:rsidRPr="00FC488B">
        <w:rPr>
          <w:sz w:val="26"/>
          <w:szCs w:val="26"/>
        </w:rPr>
        <w:tab/>
        <w:t xml:space="preserve">              В.М.Бичурина  </w:t>
      </w:r>
    </w:p>
    <w:sectPr w:rsidR="00B40859" w:rsidRPr="00FC488B" w:rsidSect="009D4729">
      <w:footerReference w:type="even" r:id="rId7"/>
      <w:foot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859" w:rsidRDefault="00B40859">
      <w:r>
        <w:separator/>
      </w:r>
    </w:p>
  </w:endnote>
  <w:endnote w:type="continuationSeparator" w:id="0">
    <w:p w:rsidR="00B40859" w:rsidRDefault="00B40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859" w:rsidRDefault="00B40859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0859" w:rsidRDefault="00B40859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859" w:rsidRDefault="00B40859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40859" w:rsidRDefault="00B40859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859" w:rsidRDefault="00B40859">
      <w:r>
        <w:separator/>
      </w:r>
    </w:p>
  </w:footnote>
  <w:footnote w:type="continuationSeparator" w:id="0">
    <w:p w:rsidR="00B40859" w:rsidRDefault="00B408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027"/>
    <w:rsid w:val="00065353"/>
    <w:rsid w:val="000879B8"/>
    <w:rsid w:val="000A6690"/>
    <w:rsid w:val="001107B5"/>
    <w:rsid w:val="001201F1"/>
    <w:rsid w:val="00181943"/>
    <w:rsid w:val="001F431C"/>
    <w:rsid w:val="003F2578"/>
    <w:rsid w:val="004C0F07"/>
    <w:rsid w:val="004F4F0F"/>
    <w:rsid w:val="0056149F"/>
    <w:rsid w:val="00622BBE"/>
    <w:rsid w:val="00672CCC"/>
    <w:rsid w:val="007E5216"/>
    <w:rsid w:val="008875A7"/>
    <w:rsid w:val="00993B96"/>
    <w:rsid w:val="009D4729"/>
    <w:rsid w:val="00A43A04"/>
    <w:rsid w:val="00AC65F0"/>
    <w:rsid w:val="00AE2E92"/>
    <w:rsid w:val="00B40859"/>
    <w:rsid w:val="00BD69E9"/>
    <w:rsid w:val="00C51633"/>
    <w:rsid w:val="00CB60FB"/>
    <w:rsid w:val="00D6167E"/>
    <w:rsid w:val="00DA12B1"/>
    <w:rsid w:val="00E91F07"/>
    <w:rsid w:val="00F74027"/>
    <w:rsid w:val="00FC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02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7402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74027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F7402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F740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F7402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200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2</Pages>
  <Words>959</Words>
  <Characters>5471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7</cp:revision>
  <cp:lastPrinted>2017-12-14T05:41:00Z</cp:lastPrinted>
  <dcterms:created xsi:type="dcterms:W3CDTF">2017-09-28T15:19:00Z</dcterms:created>
  <dcterms:modified xsi:type="dcterms:W3CDTF">2017-12-14T07:25:00Z</dcterms:modified>
</cp:coreProperties>
</file>